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54A47" w14:textId="77777777" w:rsidR="005C57A3" w:rsidRDefault="005C57A3" w:rsidP="005C57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MELBOURN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292F4EA0" w14:textId="77777777" w:rsidR="005C57A3" w:rsidRDefault="005C57A3" w:rsidP="005C57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Bladesmith.</w:t>
      </w:r>
    </w:p>
    <w:p w14:paraId="16E818E2" w14:textId="77777777" w:rsidR="005C57A3" w:rsidRDefault="005C57A3" w:rsidP="005C57A3">
      <w:pPr>
        <w:pStyle w:val="NoSpacing"/>
        <w:rPr>
          <w:rFonts w:cs="Times New Roman"/>
          <w:szCs w:val="24"/>
        </w:rPr>
      </w:pPr>
    </w:p>
    <w:p w14:paraId="610F57E3" w14:textId="77777777" w:rsidR="005C57A3" w:rsidRDefault="005C57A3" w:rsidP="005C57A3">
      <w:pPr>
        <w:pStyle w:val="NoSpacing"/>
        <w:rPr>
          <w:rFonts w:cs="Times New Roman"/>
          <w:szCs w:val="24"/>
        </w:rPr>
      </w:pPr>
    </w:p>
    <w:p w14:paraId="24AB8BBD" w14:textId="77777777" w:rsidR="005C57A3" w:rsidRDefault="005C57A3" w:rsidP="005C57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 xml:space="preserve">Roger </w:t>
      </w:r>
      <w:proofErr w:type="spellStart"/>
      <w:r>
        <w:rPr>
          <w:rFonts w:cs="Times New Roman"/>
          <w:szCs w:val="24"/>
        </w:rPr>
        <w:t>Robyns</w:t>
      </w:r>
      <w:proofErr w:type="spellEnd"/>
      <w:r>
        <w:rPr>
          <w:rFonts w:cs="Times New Roman"/>
          <w:szCs w:val="24"/>
        </w:rPr>
        <w:t xml:space="preserve">(q.v.) brought a plaint of trespass and abduction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641C9731" w14:textId="77777777" w:rsidR="005C57A3" w:rsidRDefault="005C57A3" w:rsidP="005C57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Richard </w:t>
      </w:r>
      <w:proofErr w:type="spellStart"/>
      <w:r>
        <w:rPr>
          <w:rFonts w:cs="Times New Roman"/>
          <w:szCs w:val="24"/>
        </w:rPr>
        <w:t>Pytte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Cirencester</w:t>
      </w:r>
      <w:proofErr w:type="spellEnd"/>
      <w:r>
        <w:rPr>
          <w:rFonts w:cs="Times New Roman"/>
          <w:szCs w:val="24"/>
        </w:rPr>
        <w:t>(q.v.).</w:t>
      </w:r>
    </w:p>
    <w:p w14:paraId="37E12238" w14:textId="77777777" w:rsidR="005C57A3" w:rsidRDefault="005C57A3" w:rsidP="005C57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A3F6E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52EA9C01" w14:textId="77777777" w:rsidR="005C57A3" w:rsidRDefault="005C57A3" w:rsidP="005C57A3">
      <w:pPr>
        <w:pStyle w:val="NoSpacing"/>
        <w:rPr>
          <w:rFonts w:cs="Times New Roman"/>
          <w:szCs w:val="24"/>
        </w:rPr>
      </w:pPr>
    </w:p>
    <w:p w14:paraId="0D6FAE27" w14:textId="77777777" w:rsidR="005C57A3" w:rsidRDefault="005C57A3" w:rsidP="005C57A3">
      <w:pPr>
        <w:pStyle w:val="NoSpacing"/>
        <w:rPr>
          <w:rFonts w:cs="Times New Roman"/>
          <w:szCs w:val="24"/>
        </w:rPr>
      </w:pPr>
    </w:p>
    <w:p w14:paraId="1078D534" w14:textId="77777777" w:rsidR="005C57A3" w:rsidRDefault="005C57A3" w:rsidP="005C57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April 2023</w:t>
      </w:r>
    </w:p>
    <w:p w14:paraId="76B462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94947" w14:textId="77777777" w:rsidR="005C57A3" w:rsidRDefault="005C57A3" w:rsidP="009139A6">
      <w:r>
        <w:separator/>
      </w:r>
    </w:p>
  </w:endnote>
  <w:endnote w:type="continuationSeparator" w:id="0">
    <w:p w14:paraId="73CC83B9" w14:textId="77777777" w:rsidR="005C57A3" w:rsidRDefault="005C57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8B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D92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E14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2FCDB" w14:textId="77777777" w:rsidR="005C57A3" w:rsidRDefault="005C57A3" w:rsidP="009139A6">
      <w:r>
        <w:separator/>
      </w:r>
    </w:p>
  </w:footnote>
  <w:footnote w:type="continuationSeparator" w:id="0">
    <w:p w14:paraId="329A50B4" w14:textId="77777777" w:rsidR="005C57A3" w:rsidRDefault="005C57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2D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19A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B9B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7A3"/>
    <w:rsid w:val="000666E0"/>
    <w:rsid w:val="002510B7"/>
    <w:rsid w:val="005C130B"/>
    <w:rsid w:val="005C57A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6320C"/>
  <w15:chartTrackingRefBased/>
  <w15:docId w15:val="{3D6B1904-7824-448B-9C9D-4666F809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C57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2023-04-09T15:55:00Z</dcterms:created>
  <dcterms:modified xsi:type="dcterms:W3CDTF">2023-04-09T15:55:00Z</dcterms:modified>
</cp:coreProperties>
</file>